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99E05" w14:textId="491BE145" w:rsidR="00296C89" w:rsidRDefault="00296C89" w:rsidP="00296C8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520809302"/>
      <w:bookmarkStart w:id="1" w:name="_Hlk491845607"/>
      <w:r>
        <w:rPr>
          <w:rFonts w:cs="Arial"/>
          <w:b/>
          <w:sz w:val="24"/>
          <w:szCs w:val="24"/>
        </w:rPr>
        <w:t>3GPP TSG-RAN Meeting #82</w:t>
      </w:r>
      <w:r>
        <w:rPr>
          <w:rFonts w:cs="Arial"/>
          <w:b/>
          <w:sz w:val="24"/>
          <w:szCs w:val="24"/>
        </w:rPr>
        <w:tab/>
      </w:r>
      <w:r w:rsidR="00855BA1" w:rsidRPr="00855BA1">
        <w:rPr>
          <w:rFonts w:cs="Arial"/>
          <w:b/>
          <w:sz w:val="24"/>
          <w:szCs w:val="24"/>
        </w:rPr>
        <w:t>RP-182256</w:t>
      </w:r>
    </w:p>
    <w:p w14:paraId="1CD58903" w14:textId="5DE5DAAD" w:rsidR="006A45BA" w:rsidRPr="006A45BA" w:rsidRDefault="00296C8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Sorrento, Italy, 10 – 13 December 2018</w:t>
      </w:r>
      <w:bookmarkEnd w:id="0"/>
      <w:bookmarkEnd w:id="1"/>
      <w:r w:rsidR="005A1879">
        <w:rPr>
          <w:rFonts w:cs="Arial"/>
          <w:b/>
          <w:sz w:val="24"/>
          <w:szCs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850EA" w:rsidRPr="00E850EA">
        <w:rPr>
          <w:rFonts w:eastAsia="Batang" w:cs="Arial"/>
          <w:sz w:val="18"/>
          <w:szCs w:val="18"/>
          <w:lang w:eastAsia="zh-CN"/>
        </w:rPr>
        <w:t>RP-</w:t>
      </w:r>
      <w:r w:rsidR="00FE2C16" w:rsidRPr="00E850EA">
        <w:rPr>
          <w:rFonts w:eastAsia="Batang" w:cs="Arial"/>
          <w:sz w:val="18"/>
          <w:szCs w:val="18"/>
          <w:lang w:eastAsia="zh-CN"/>
        </w:rPr>
        <w:t>181</w:t>
      </w:r>
      <w:r w:rsidR="00FE2C16">
        <w:rPr>
          <w:rFonts w:eastAsia="Batang" w:cs="Arial"/>
          <w:sz w:val="18"/>
          <w:szCs w:val="18"/>
          <w:lang w:eastAsia="zh-CN"/>
        </w:rPr>
        <w:t>549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73E81F9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392BE1" w:rsidRPr="001E297D" w:rsidRDefault="005A1879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77777777" w:rsidR="00392BE1" w:rsidRPr="005A1879" w:rsidRDefault="00650864" w:rsidP="00392BE1">
            <w:pPr>
              <w:rPr>
                <w:rFonts w:ascii="Arial" w:hAnsi="Arial" w:cs="Arial"/>
                <w:sz w:val="16"/>
              </w:rPr>
            </w:pPr>
            <w:r w:rsidRPr="005A1879">
              <w:rPr>
                <w:rFonts w:ascii="Arial" w:hAnsi="Arial" w:cs="Arial"/>
                <w:sz w:val="16"/>
              </w:rPr>
              <w:t>N</w:t>
            </w:r>
            <w:r w:rsidR="00392BE1" w:rsidRPr="005A1879">
              <w:rPr>
                <w:rFonts w:ascii="Arial" w:hAnsi="Arial" w:cs="Arial"/>
                <w:sz w:val="16"/>
              </w:rPr>
              <w:t>ew</w:t>
            </w:r>
          </w:p>
        </w:tc>
        <w:tc>
          <w:tcPr>
            <w:tcW w:w="3347" w:type="dxa"/>
          </w:tcPr>
          <w:p w14:paraId="1CD589A6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392BE1" w:rsidRPr="001E297D" w:rsidRDefault="005A1879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77777777" w:rsidR="00392BE1" w:rsidRPr="005A1879" w:rsidRDefault="00650864" w:rsidP="00392BE1">
            <w:pPr>
              <w:rPr>
                <w:rFonts w:ascii="Arial" w:hAnsi="Arial" w:cs="Arial"/>
                <w:sz w:val="16"/>
              </w:rPr>
            </w:pPr>
            <w:r w:rsidRPr="005A1879">
              <w:rPr>
                <w:rFonts w:ascii="Arial" w:hAnsi="Arial" w:cs="Arial"/>
                <w:sz w:val="16"/>
              </w:rPr>
              <w:t>N</w:t>
            </w:r>
            <w:r w:rsidR="00392BE1" w:rsidRPr="005A1879">
              <w:rPr>
                <w:rFonts w:ascii="Arial" w:hAnsi="Arial" w:cs="Arial"/>
                <w:sz w:val="16"/>
              </w:rPr>
              <w:t>ew</w:t>
            </w:r>
          </w:p>
        </w:tc>
        <w:tc>
          <w:tcPr>
            <w:tcW w:w="3347" w:type="dxa"/>
          </w:tcPr>
          <w:p w14:paraId="1CD589AF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77777777" w:rsidR="00392BE1" w:rsidRPr="005A1879" w:rsidRDefault="00650864" w:rsidP="00392BE1">
            <w:pPr>
              <w:rPr>
                <w:rFonts w:ascii="Arial" w:hAnsi="Arial" w:cs="Arial"/>
                <w:sz w:val="16"/>
              </w:rPr>
            </w:pPr>
            <w:r w:rsidRPr="005A1879">
              <w:rPr>
                <w:rFonts w:ascii="Arial" w:hAnsi="Arial" w:cs="Arial"/>
                <w:sz w:val="16"/>
              </w:rPr>
              <w:t>N</w:t>
            </w:r>
            <w:r w:rsidR="00392BE1" w:rsidRPr="005A1879">
              <w:rPr>
                <w:rFonts w:ascii="Arial" w:hAnsi="Arial" w:cs="Arial"/>
                <w:sz w:val="16"/>
              </w:rPr>
              <w:t>ew</w:t>
            </w:r>
          </w:p>
        </w:tc>
        <w:tc>
          <w:tcPr>
            <w:tcW w:w="3347" w:type="dxa"/>
          </w:tcPr>
          <w:p w14:paraId="1CD589B8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E17D0D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14:paraId="1CD589F7" w14:textId="77777777" w:rsidTr="00A54B19">
        <w:trPr>
          <w:cantSplit/>
          <w:trHeight w:val="281"/>
        </w:trPr>
        <w:tc>
          <w:tcPr>
            <w:tcW w:w="636" w:type="dxa"/>
          </w:tcPr>
          <w:p w14:paraId="1CD589EF" w14:textId="77777777"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0" w14:textId="77777777"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1CD589F1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2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14:paraId="1CD589F3" w14:textId="77777777" w:rsidR="00A54B19" w:rsidRPr="001E297D" w:rsidRDefault="005A1879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1CD589F4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14:paraId="1CD589F5" w14:textId="77777777" w:rsidR="00A54B19" w:rsidRPr="005A1879" w:rsidRDefault="00A54B19" w:rsidP="00A54B19">
            <w:pPr>
              <w:rPr>
                <w:rFonts w:ascii="Arial" w:hAnsi="Arial" w:cs="Arial"/>
                <w:sz w:val="16"/>
              </w:rPr>
            </w:pPr>
            <w:r w:rsidRPr="005A1879">
              <w:rPr>
                <w:rFonts w:ascii="Arial" w:hAnsi="Arial" w:cs="Arial" w:hint="eastAsia"/>
                <w:sz w:val="16"/>
              </w:rPr>
              <w:t>ongoing</w:t>
            </w:r>
          </w:p>
        </w:tc>
        <w:tc>
          <w:tcPr>
            <w:tcW w:w="3347" w:type="dxa"/>
          </w:tcPr>
          <w:p w14:paraId="1CD589F6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14:paraId="1CD58A00" w14:textId="77777777" w:rsidTr="00E17D0D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77777777" w:rsidR="00BB7332" w:rsidRPr="005A1879" w:rsidRDefault="00BB7332" w:rsidP="00BB7332">
            <w:pPr>
              <w:rPr>
                <w:rFonts w:ascii="Arial" w:hAnsi="Arial" w:cs="Arial"/>
                <w:sz w:val="16"/>
              </w:rPr>
            </w:pPr>
            <w:r w:rsidRPr="005A1879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04BA5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07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04BA5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1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  <w:bookmarkStart w:id="2" w:name="_GoBack"/>
        <w:bookmarkEnd w:id="2"/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509E392" w14:textId="327DCDC1" w:rsidR="002F10A0" w:rsidRPr="00BB552B" w:rsidRDefault="002F10A0" w:rsidP="002F10A0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 1: 5MHz is not applicable for 30/60kHz SCS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4"/>
        <w:gridCol w:w="1480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2F10A0">
        <w:trPr>
          <w:trHeight w:val="20"/>
          <w:jc w:val="center"/>
        </w:trPr>
        <w:tc>
          <w:tcPr>
            <w:tcW w:w="1222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9" w:type="dxa"/>
            <w:gridSpan w:val="7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2F10A0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2" w:type="dxa"/>
            <w:gridSpan w:val="5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2F10A0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205595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582A85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756D69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2F10A0">
        <w:trPr>
          <w:jc w:val="center"/>
        </w:trPr>
        <w:tc>
          <w:tcPr>
            <w:tcW w:w="122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14:paraId="1CD58C2B" w14:textId="77777777" w:rsidR="002F10A0" w:rsidRPr="0042332B" w:rsidRDefault="002F10A0" w:rsidP="002F10A0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3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6740CA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6740CA" w:rsidRDefault="005A1879" w:rsidP="006740CA">
            <w:pPr>
              <w:pStyle w:val="TAL"/>
            </w:pPr>
            <w:hyperlink r:id="rId15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553F4B52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54BD71D" w14:textId="7839761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6740CA" w:rsidRDefault="005A1879" w:rsidP="006740CA">
            <w:pPr>
              <w:pStyle w:val="TAL"/>
            </w:pPr>
            <w:hyperlink r:id="rId16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53566601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BBDDC78" w14:textId="34942535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6740CA" w:rsidRDefault="005A1879" w:rsidP="006740CA">
            <w:pPr>
              <w:pStyle w:val="TAL"/>
            </w:pPr>
            <w:hyperlink r:id="rId17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47CD1423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29B4B303" w14:textId="218A50DE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6740CA" w:rsidRDefault="005A1879" w:rsidP="006740CA">
            <w:pPr>
              <w:pStyle w:val="TAL"/>
            </w:pPr>
            <w:hyperlink r:id="rId18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72D5876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3D772E04" w14:textId="04B91ABF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6B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4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D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6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F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98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1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BD4D9B" w:rsidRPr="001E297D" w:rsidRDefault="005A1879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6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A95B60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A95B60" w:rsidRPr="00BD4D9B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A95B60" w:rsidRPr="001E297D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D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A95B60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1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5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A95B60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A95B60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A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ED5C93" w:rsidRPr="00C31878" w14:paraId="411FE10A" w14:textId="77777777" w:rsidTr="00FC3533">
        <w:trPr>
          <w:cantSplit/>
          <w:trHeight w:val="281"/>
        </w:trPr>
        <w:tc>
          <w:tcPr>
            <w:tcW w:w="636" w:type="dxa"/>
          </w:tcPr>
          <w:p w14:paraId="48676C55" w14:textId="4C65BE78" w:rsidR="00ED5C93" w:rsidRPr="00EF0A74" w:rsidRDefault="00ED5C93" w:rsidP="00FC353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ED5C93" w:rsidRPr="00BB552B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ED5C93" w:rsidRPr="00C31878" w:rsidRDefault="005A1879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7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02062757" w14:textId="7B6FBCA4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ED5C93" w:rsidRPr="00C31878" w14:paraId="74B33A25" w14:textId="77777777" w:rsidTr="00FC3533">
        <w:trPr>
          <w:cantSplit/>
          <w:trHeight w:val="281"/>
        </w:trPr>
        <w:tc>
          <w:tcPr>
            <w:tcW w:w="636" w:type="dxa"/>
          </w:tcPr>
          <w:p w14:paraId="7F090B75" w14:textId="4DDCF8AE" w:rsidR="00ED5C93" w:rsidRPr="00EF0A74" w:rsidRDefault="00ED5C93" w:rsidP="00FC353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ED5C93" w:rsidRPr="00BB552B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ED5C93" w:rsidRPr="00C31878" w:rsidRDefault="005A1879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8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30136FC2" w14:textId="35D56D11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ED5C93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ED5C93" w:rsidRPr="00EF0A74" w:rsidRDefault="00ED5C93" w:rsidP="00ED5C9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ED5C93" w:rsidRPr="00BB552B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ED5C93" w:rsidRPr="00C31878" w:rsidRDefault="005A1879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9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530DF11D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515D3F2A" w14:textId="108C8C25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ED5C93" w:rsidRPr="00C31878" w14:paraId="0A7C814A" w14:textId="77777777" w:rsidTr="00FC3533">
        <w:trPr>
          <w:cantSplit/>
          <w:trHeight w:val="281"/>
        </w:trPr>
        <w:tc>
          <w:tcPr>
            <w:tcW w:w="636" w:type="dxa"/>
          </w:tcPr>
          <w:p w14:paraId="23073E90" w14:textId="2EC72DFA" w:rsidR="00ED5C93" w:rsidRPr="00EF0A74" w:rsidRDefault="00ED5C93" w:rsidP="00FC353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 w:rsidR="008C1F0D"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ED5C93" w:rsidRPr="00BB552B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ED5C93" w:rsidRPr="00C31878" w:rsidRDefault="005A1879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2062D470" w14:textId="2B959C94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ED5C93" w:rsidRPr="00C31878" w14:paraId="4E30D450" w14:textId="77777777" w:rsidTr="00FC3533">
        <w:trPr>
          <w:cantSplit/>
          <w:trHeight w:val="281"/>
        </w:trPr>
        <w:tc>
          <w:tcPr>
            <w:tcW w:w="636" w:type="dxa"/>
          </w:tcPr>
          <w:p w14:paraId="6578BAFD" w14:textId="61F98680" w:rsidR="00ED5C93" w:rsidRPr="00EF0A74" w:rsidRDefault="00ED5C93" w:rsidP="00FC353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ED5C93" w:rsidRPr="00BB552B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ED5C93" w:rsidRPr="00C31878" w:rsidRDefault="005A1879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1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248645CF" w14:textId="379FB49B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ED5C93" w:rsidRPr="00C31878" w14:paraId="28C9F1A9" w14:textId="77777777" w:rsidTr="00FC3533">
        <w:trPr>
          <w:cantSplit/>
          <w:trHeight w:val="281"/>
        </w:trPr>
        <w:tc>
          <w:tcPr>
            <w:tcW w:w="636" w:type="dxa"/>
          </w:tcPr>
          <w:p w14:paraId="424DF128" w14:textId="44E0B7EA" w:rsidR="00ED5C93" w:rsidRPr="00EF0A74" w:rsidRDefault="00ED5C93" w:rsidP="00FC353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ED5C93" w:rsidRPr="00BB552B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ED5C93" w:rsidRPr="00C31878" w:rsidRDefault="005A1879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2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77777777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58900984" w14:textId="31F560E9" w:rsidR="00ED5C93" w:rsidRPr="00C31878" w:rsidRDefault="00ED5C93" w:rsidP="00FC353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ED5C93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ED5C93" w:rsidRPr="00EF0A74" w:rsidRDefault="00ED5C93" w:rsidP="00ED5C9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ED5C93" w:rsidRPr="00BB552B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ED5C93" w:rsidRPr="00C31878" w:rsidRDefault="005A1879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3" w:history="1">
              <w:r w:rsidR="00ED5C93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7947CB97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640A321B" w14:textId="113A1BD4" w:rsidR="00ED5C93" w:rsidRPr="00C31878" w:rsidRDefault="00ED5C93" w:rsidP="00ED5C9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3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FB1A62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FB1A62" w:rsidRPr="00B964D0" w:rsidRDefault="00FB1A62" w:rsidP="00FB1A62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CA_n260(2A)_UL_n260(2A)</w:t>
            </w:r>
          </w:p>
        </w:tc>
        <w:tc>
          <w:tcPr>
            <w:tcW w:w="709" w:type="dxa"/>
          </w:tcPr>
          <w:p w14:paraId="4B4270B0" w14:textId="7D821EDD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FB1A62" w:rsidRDefault="005A1879" w:rsidP="00FB1A62">
            <w:pPr>
              <w:pStyle w:val="TAL"/>
            </w:pPr>
            <w:hyperlink r:id="rId3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2C4EB836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51DB1A51" w14:textId="1D0394DB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275148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275148" w:rsidRPr="00B964D0" w:rsidRDefault="00275148" w:rsidP="002F10A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275148" w:rsidRPr="00F51FD0" w:rsidRDefault="00275148" w:rsidP="002F10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CA_n260(3A)_UL_n260(3A)</w:t>
            </w:r>
          </w:p>
        </w:tc>
        <w:tc>
          <w:tcPr>
            <w:tcW w:w="709" w:type="dxa"/>
          </w:tcPr>
          <w:p w14:paraId="02986D84" w14:textId="77777777" w:rsidR="00275148" w:rsidRPr="00F51FD0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275148" w:rsidRPr="00F51FD0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275148" w:rsidRDefault="005A1879" w:rsidP="002F10A0">
            <w:pPr>
              <w:pStyle w:val="TAL"/>
            </w:pPr>
            <w:hyperlink r:id="rId35" w:history="1">
              <w:r w:rsidR="00275148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275148" w:rsidRPr="00F51FD0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77777777" w:rsidR="00275148" w:rsidRPr="00F51FD0" w:rsidRDefault="00275148" w:rsidP="002F10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817EFF" w14:textId="09CC7F5C" w:rsidR="00275148" w:rsidRPr="00F51FD0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CA_n260(3A)_UL_n260(2A)-New</w:t>
            </w:r>
          </w:p>
        </w:tc>
      </w:tr>
      <w:tr w:rsidR="00FB1A62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FB1A62" w:rsidRPr="00B964D0" w:rsidRDefault="00FB1A62" w:rsidP="00FB1A62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CA_n260(4A)_UL_n260(4A)</w:t>
            </w:r>
          </w:p>
        </w:tc>
        <w:tc>
          <w:tcPr>
            <w:tcW w:w="709" w:type="dxa"/>
          </w:tcPr>
          <w:p w14:paraId="5613870B" w14:textId="581C3B45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FB1A62" w:rsidRDefault="005A1879" w:rsidP="00FB1A62">
            <w:pPr>
              <w:pStyle w:val="TAL"/>
            </w:pPr>
            <w:hyperlink r:id="rId3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3A913D9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03194BC1" w14:textId="40EC37AF" w:rsidR="00FB1A62" w:rsidRPr="00F51FD0" w:rsidRDefault="00275148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CA_n260(3A)_UL_n260(3A)-New</w:t>
            </w:r>
          </w:p>
        </w:tc>
      </w:tr>
      <w:tr w:rsidR="00FB1A62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FB1A62" w:rsidRPr="00B964D0" w:rsidRDefault="00FB1A62" w:rsidP="00FB1A62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FB1A62" w:rsidRPr="00B964D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FB1A62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FB1A62" w:rsidRPr="00F51FD0" w:rsidRDefault="005A1879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8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FB1A62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FB1A62" w:rsidRPr="00F51FD0" w:rsidRDefault="005A1879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39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FB1A62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FB1A62" w:rsidRPr="00BB2070" w:rsidRDefault="005A1879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0" w:history="1">
              <w:r w:rsidR="00FB1A62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D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FB1A62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6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FB1A62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F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FB1A62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FB1A62" w:rsidRPr="00B964D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F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FB1A62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FB1A62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2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FB1A62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FB1A62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D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FB1A62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6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FB1A62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1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FB1A62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FB1A62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C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FB1A62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FB1A62" w:rsidRPr="00E17D0D" w14:paraId="1CD58EA9" w14:textId="77777777" w:rsidTr="00206D86">
        <w:trPr>
          <w:cantSplit/>
          <w:trHeight w:val="281"/>
        </w:trPr>
        <w:tc>
          <w:tcPr>
            <w:tcW w:w="636" w:type="dxa"/>
          </w:tcPr>
          <w:p w14:paraId="1CD58EA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FB1A62" w:rsidRPr="00BB2070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A8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EB3" w14:textId="77777777" w:rsidTr="00AB7854">
        <w:trPr>
          <w:cantSplit/>
          <w:trHeight w:val="281"/>
        </w:trPr>
        <w:tc>
          <w:tcPr>
            <w:tcW w:w="636" w:type="dxa"/>
          </w:tcPr>
          <w:p w14:paraId="1CD58EA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EBD" w14:textId="77777777" w:rsidTr="00AB7854">
        <w:trPr>
          <w:cantSplit/>
          <w:trHeight w:val="281"/>
        </w:trPr>
        <w:tc>
          <w:tcPr>
            <w:tcW w:w="636" w:type="dxa"/>
          </w:tcPr>
          <w:p w14:paraId="1CD58EB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FB1A62" w:rsidRPr="00206D86" w14:paraId="1CD58EC9" w14:textId="77777777" w:rsidTr="005715FE">
        <w:trPr>
          <w:cantSplit/>
          <w:trHeight w:val="281"/>
        </w:trPr>
        <w:tc>
          <w:tcPr>
            <w:tcW w:w="636" w:type="dxa"/>
          </w:tcPr>
          <w:p w14:paraId="1CD58EB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C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D4" w14:textId="77777777" w:rsidTr="005715FE">
        <w:trPr>
          <w:cantSplit/>
          <w:trHeight w:val="281"/>
        </w:trPr>
        <w:tc>
          <w:tcPr>
            <w:tcW w:w="636" w:type="dxa"/>
          </w:tcPr>
          <w:p w14:paraId="1CD58EC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206D86" w14:paraId="1CD58EDF" w14:textId="77777777" w:rsidTr="005715FE">
        <w:trPr>
          <w:cantSplit/>
          <w:trHeight w:val="281"/>
        </w:trPr>
        <w:tc>
          <w:tcPr>
            <w:tcW w:w="636" w:type="dxa"/>
          </w:tcPr>
          <w:p w14:paraId="1CD58ED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EA" w14:textId="77777777" w:rsidTr="005715FE">
        <w:trPr>
          <w:cantSplit/>
          <w:trHeight w:val="281"/>
        </w:trPr>
        <w:tc>
          <w:tcPr>
            <w:tcW w:w="636" w:type="dxa"/>
          </w:tcPr>
          <w:p w14:paraId="1CD58EE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FB1A62" w:rsidRPr="00206D86" w14:paraId="1CD58EF4" w14:textId="77777777" w:rsidTr="005715FE">
        <w:trPr>
          <w:cantSplit/>
          <w:trHeight w:val="281"/>
        </w:trPr>
        <w:tc>
          <w:tcPr>
            <w:tcW w:w="636" w:type="dxa"/>
          </w:tcPr>
          <w:p w14:paraId="1CD58E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206D86" w14:paraId="1CD58EFE" w14:textId="77777777" w:rsidTr="005715FE">
        <w:trPr>
          <w:cantSplit/>
          <w:trHeight w:val="281"/>
        </w:trPr>
        <w:tc>
          <w:tcPr>
            <w:tcW w:w="636" w:type="dxa"/>
          </w:tcPr>
          <w:p w14:paraId="1CD58E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E17D0D" w14:paraId="1CD58F09" w14:textId="77777777" w:rsidTr="00AB7854">
        <w:trPr>
          <w:cantSplit/>
          <w:trHeight w:val="281"/>
        </w:trPr>
        <w:tc>
          <w:tcPr>
            <w:tcW w:w="636" w:type="dxa"/>
          </w:tcPr>
          <w:p w14:paraId="1CD58EFF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0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F" w14:textId="77777777" w:rsidTr="00AB7854">
        <w:trPr>
          <w:cantSplit/>
          <w:trHeight w:val="281"/>
        </w:trPr>
        <w:tc>
          <w:tcPr>
            <w:tcW w:w="636" w:type="dxa"/>
          </w:tcPr>
          <w:p w14:paraId="1CD58F1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2A" w14:textId="77777777" w:rsidTr="00AB7854">
        <w:trPr>
          <w:cantSplit/>
          <w:trHeight w:val="281"/>
        </w:trPr>
        <w:tc>
          <w:tcPr>
            <w:tcW w:w="636" w:type="dxa"/>
          </w:tcPr>
          <w:p w14:paraId="1CD58F2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2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E17D0D" w14:paraId="1CD58F35" w14:textId="77777777" w:rsidTr="00AB7854">
        <w:trPr>
          <w:cantSplit/>
          <w:trHeight w:val="281"/>
        </w:trPr>
        <w:tc>
          <w:tcPr>
            <w:tcW w:w="636" w:type="dxa"/>
          </w:tcPr>
          <w:p w14:paraId="1CD58F2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40" w14:textId="77777777" w:rsidTr="00AB7854">
        <w:trPr>
          <w:cantSplit/>
          <w:trHeight w:val="281"/>
        </w:trPr>
        <w:tc>
          <w:tcPr>
            <w:tcW w:w="636" w:type="dxa"/>
          </w:tcPr>
          <w:p w14:paraId="1CD58F3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FB1A62" w:rsidRPr="00E17D0D" w14:paraId="1CD58F4C" w14:textId="77777777" w:rsidTr="00AB7854">
        <w:trPr>
          <w:cantSplit/>
          <w:trHeight w:val="281"/>
        </w:trPr>
        <w:tc>
          <w:tcPr>
            <w:tcW w:w="636" w:type="dxa"/>
          </w:tcPr>
          <w:p w14:paraId="1CD58F4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4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FB1A62" w:rsidRPr="00E17D0D" w14:paraId="1CD58F57" w14:textId="77777777" w:rsidTr="00AB7854">
        <w:trPr>
          <w:cantSplit/>
          <w:trHeight w:val="281"/>
        </w:trPr>
        <w:tc>
          <w:tcPr>
            <w:tcW w:w="636" w:type="dxa"/>
          </w:tcPr>
          <w:p w14:paraId="1CD58F4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5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FB1A62" w:rsidRPr="00E17D0D" w14:paraId="1CD58F62" w14:textId="77777777" w:rsidTr="00AB7854">
        <w:trPr>
          <w:cantSplit/>
          <w:trHeight w:val="281"/>
        </w:trPr>
        <w:tc>
          <w:tcPr>
            <w:tcW w:w="636" w:type="dxa"/>
          </w:tcPr>
          <w:p w14:paraId="1CD58F5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F78" w14:textId="77777777" w:rsidTr="00AB7854">
        <w:trPr>
          <w:cantSplit/>
          <w:trHeight w:val="281"/>
        </w:trPr>
        <w:tc>
          <w:tcPr>
            <w:tcW w:w="636" w:type="dxa"/>
          </w:tcPr>
          <w:p w14:paraId="1CD58F6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CD58F7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7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275148" w:rsidRPr="00206D86" w14:paraId="5D1D80BF" w14:textId="77777777" w:rsidTr="002F10A0">
        <w:trPr>
          <w:cantSplit/>
          <w:trHeight w:val="281"/>
        </w:trPr>
        <w:tc>
          <w:tcPr>
            <w:tcW w:w="636" w:type="dxa"/>
          </w:tcPr>
          <w:p w14:paraId="6B6541D5" w14:textId="77777777" w:rsidR="00275148" w:rsidRDefault="00275148" w:rsidP="002F10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37B6CF2B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275148" w:rsidRPr="00206D86" w:rsidRDefault="005A1879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275148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77777777" w:rsidR="00275148" w:rsidRPr="00206D86" w:rsidRDefault="00275148" w:rsidP="002F10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96315A6" w14:textId="03A69C7E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275148" w:rsidRPr="00206D86" w14:paraId="26B4F7D2" w14:textId="77777777" w:rsidTr="002F10A0">
        <w:trPr>
          <w:cantSplit/>
          <w:trHeight w:val="281"/>
        </w:trPr>
        <w:tc>
          <w:tcPr>
            <w:tcW w:w="636" w:type="dxa"/>
          </w:tcPr>
          <w:p w14:paraId="4FE1146D" w14:textId="77777777" w:rsidR="00275148" w:rsidRDefault="00275148" w:rsidP="002F10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79633BA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275148" w:rsidRPr="00206D86" w:rsidRDefault="005A1879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275148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77777777" w:rsidR="00275148" w:rsidRPr="00206D86" w:rsidRDefault="00275148" w:rsidP="002F10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289354F6" w14:textId="65A4C8B5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275148" w:rsidRPr="00206D86" w14:paraId="474263AF" w14:textId="77777777" w:rsidTr="002F10A0">
        <w:trPr>
          <w:cantSplit/>
          <w:trHeight w:val="281"/>
        </w:trPr>
        <w:tc>
          <w:tcPr>
            <w:tcW w:w="636" w:type="dxa"/>
          </w:tcPr>
          <w:p w14:paraId="0793F887" w14:textId="77777777" w:rsidR="00275148" w:rsidRDefault="00275148" w:rsidP="002F10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1BF78DB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275148" w:rsidRPr="00206D86" w:rsidRDefault="005A1879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275148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275148" w:rsidRPr="00206D86" w:rsidRDefault="00275148" w:rsidP="002F10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77777777" w:rsidR="00275148" w:rsidRPr="00206D86" w:rsidRDefault="00275148" w:rsidP="002F10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00E903C8" w14:textId="0EF605C4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275148" w:rsidRPr="00206D86" w:rsidRDefault="00275148" w:rsidP="002F10A0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1A62" w:rsidRPr="00E17D0D" w14:paraId="1CD58F82" w14:textId="77777777" w:rsidTr="00AB7854">
        <w:trPr>
          <w:cantSplit/>
          <w:trHeight w:val="281"/>
        </w:trPr>
        <w:tc>
          <w:tcPr>
            <w:tcW w:w="636" w:type="dxa"/>
          </w:tcPr>
          <w:p w14:paraId="1CD58F7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FB1A62" w:rsidRPr="00E17D0D" w14:paraId="1CD58F8C" w14:textId="77777777" w:rsidTr="00AB7854">
        <w:trPr>
          <w:cantSplit/>
          <w:trHeight w:val="281"/>
        </w:trPr>
        <w:tc>
          <w:tcPr>
            <w:tcW w:w="636" w:type="dxa"/>
          </w:tcPr>
          <w:p w14:paraId="1CD58F8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FB1A62" w:rsidRPr="00E17D0D" w14:paraId="1CD58F97" w14:textId="77777777" w:rsidTr="00AB7854">
        <w:trPr>
          <w:cantSplit/>
          <w:trHeight w:val="281"/>
        </w:trPr>
        <w:tc>
          <w:tcPr>
            <w:tcW w:w="636" w:type="dxa"/>
          </w:tcPr>
          <w:p w14:paraId="1CD58F8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9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FB1A62" w:rsidRPr="00E17D0D" w14:paraId="1CD58FA2" w14:textId="77777777" w:rsidTr="00AB7854">
        <w:trPr>
          <w:cantSplit/>
          <w:trHeight w:val="281"/>
        </w:trPr>
        <w:tc>
          <w:tcPr>
            <w:tcW w:w="636" w:type="dxa"/>
          </w:tcPr>
          <w:p w14:paraId="1CD58F9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FAD" w14:textId="77777777" w:rsidTr="00AB7854">
        <w:trPr>
          <w:cantSplit/>
          <w:trHeight w:val="281"/>
        </w:trPr>
        <w:tc>
          <w:tcPr>
            <w:tcW w:w="636" w:type="dxa"/>
          </w:tcPr>
          <w:p w14:paraId="1CD58FA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B8" w14:textId="77777777" w:rsidTr="00AB7854">
        <w:trPr>
          <w:cantSplit/>
          <w:trHeight w:val="281"/>
        </w:trPr>
        <w:tc>
          <w:tcPr>
            <w:tcW w:w="636" w:type="dxa"/>
          </w:tcPr>
          <w:p w14:paraId="1CD58FA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B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C2" w14:textId="77777777" w:rsidTr="00AB7854">
        <w:trPr>
          <w:cantSplit/>
          <w:trHeight w:val="281"/>
        </w:trPr>
        <w:tc>
          <w:tcPr>
            <w:tcW w:w="636" w:type="dxa"/>
          </w:tcPr>
          <w:p w14:paraId="1CD58FB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FB1A62" w:rsidRPr="00E17D0D" w14:paraId="1CD58FCC" w14:textId="77777777" w:rsidTr="00AB7854">
        <w:trPr>
          <w:cantSplit/>
          <w:trHeight w:val="281"/>
        </w:trPr>
        <w:tc>
          <w:tcPr>
            <w:tcW w:w="636" w:type="dxa"/>
          </w:tcPr>
          <w:p w14:paraId="1CD58FC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FB1A62" w:rsidRPr="00E17D0D" w14:paraId="1CD58FD6" w14:textId="77777777" w:rsidTr="00AB7854">
        <w:trPr>
          <w:cantSplit/>
          <w:trHeight w:val="281"/>
        </w:trPr>
        <w:tc>
          <w:tcPr>
            <w:tcW w:w="636" w:type="dxa"/>
          </w:tcPr>
          <w:p w14:paraId="1CD58FC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FB1A62" w:rsidRPr="00E17D0D" w14:paraId="1CD58FE0" w14:textId="77777777" w:rsidTr="00AB7854">
        <w:trPr>
          <w:cantSplit/>
          <w:trHeight w:val="281"/>
        </w:trPr>
        <w:tc>
          <w:tcPr>
            <w:tcW w:w="636" w:type="dxa"/>
          </w:tcPr>
          <w:p w14:paraId="1CD58FD7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FB1A62" w:rsidRPr="00E17D0D" w14:paraId="1CD58FEA" w14:textId="77777777" w:rsidTr="00AB7854">
        <w:trPr>
          <w:cantSplit/>
          <w:trHeight w:val="281"/>
        </w:trPr>
        <w:tc>
          <w:tcPr>
            <w:tcW w:w="636" w:type="dxa"/>
          </w:tcPr>
          <w:p w14:paraId="1CD58FE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FB1A62" w:rsidRPr="00E17D0D" w14:paraId="1CD58FF4" w14:textId="77777777" w:rsidTr="00AB7854">
        <w:trPr>
          <w:cantSplit/>
          <w:trHeight w:val="281"/>
        </w:trPr>
        <w:tc>
          <w:tcPr>
            <w:tcW w:w="636" w:type="dxa"/>
          </w:tcPr>
          <w:p w14:paraId="1CD58F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FB1A62" w:rsidRPr="00E17D0D" w14:paraId="1CD58FFF" w14:textId="77777777" w:rsidTr="00AB7854">
        <w:trPr>
          <w:cantSplit/>
          <w:trHeight w:val="281"/>
        </w:trPr>
        <w:tc>
          <w:tcPr>
            <w:tcW w:w="636" w:type="dxa"/>
          </w:tcPr>
          <w:p w14:paraId="1CD58F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FB1A62" w:rsidRPr="00E17D0D" w14:paraId="1CD5900A" w14:textId="77777777" w:rsidTr="00AB7854">
        <w:trPr>
          <w:cantSplit/>
          <w:trHeight w:val="281"/>
        </w:trPr>
        <w:tc>
          <w:tcPr>
            <w:tcW w:w="636" w:type="dxa"/>
          </w:tcPr>
          <w:p w14:paraId="1CD5900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0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FB1A62" w:rsidRPr="00E17D0D" w14:paraId="1CD59015" w14:textId="77777777" w:rsidTr="00AB7854">
        <w:trPr>
          <w:cantSplit/>
          <w:trHeight w:val="281"/>
        </w:trPr>
        <w:tc>
          <w:tcPr>
            <w:tcW w:w="636" w:type="dxa"/>
          </w:tcPr>
          <w:p w14:paraId="1CD5900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FB1A62" w:rsidRPr="00E17D0D" w14:paraId="1CD59020" w14:textId="77777777" w:rsidTr="00AB7854">
        <w:trPr>
          <w:cantSplit/>
          <w:trHeight w:val="281"/>
        </w:trPr>
        <w:tc>
          <w:tcPr>
            <w:tcW w:w="636" w:type="dxa"/>
          </w:tcPr>
          <w:p w14:paraId="1CD5901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FB1A62" w:rsidRPr="00E17D0D" w14:paraId="1CD5902C" w14:textId="77777777" w:rsidTr="00AB7854">
        <w:trPr>
          <w:cantSplit/>
          <w:trHeight w:val="281"/>
        </w:trPr>
        <w:tc>
          <w:tcPr>
            <w:tcW w:w="636" w:type="dxa"/>
          </w:tcPr>
          <w:p w14:paraId="1CD5902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2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FB1A62" w:rsidRPr="00E17D0D" w14:paraId="1CD59037" w14:textId="77777777" w:rsidTr="00AB7854">
        <w:trPr>
          <w:cantSplit/>
          <w:trHeight w:val="281"/>
        </w:trPr>
        <w:tc>
          <w:tcPr>
            <w:tcW w:w="636" w:type="dxa"/>
          </w:tcPr>
          <w:p w14:paraId="1CD5902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3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FB1A62" w:rsidRPr="00E17D0D" w14:paraId="1CD59043" w14:textId="77777777" w:rsidTr="00AB7854">
        <w:trPr>
          <w:cantSplit/>
          <w:trHeight w:val="281"/>
        </w:trPr>
        <w:tc>
          <w:tcPr>
            <w:tcW w:w="636" w:type="dxa"/>
          </w:tcPr>
          <w:p w14:paraId="1CD5903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0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FB1A62" w:rsidRPr="00E17D0D" w14:paraId="1CD5904D" w14:textId="77777777" w:rsidTr="00AB7854">
        <w:trPr>
          <w:cantSplit/>
          <w:trHeight w:val="281"/>
        </w:trPr>
        <w:tc>
          <w:tcPr>
            <w:tcW w:w="636" w:type="dxa"/>
          </w:tcPr>
          <w:p w14:paraId="1CD5904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FB1A62" w:rsidRPr="00E17D0D" w14:paraId="1CD59058" w14:textId="77777777" w:rsidTr="00AB7854">
        <w:trPr>
          <w:cantSplit/>
          <w:trHeight w:val="281"/>
        </w:trPr>
        <w:tc>
          <w:tcPr>
            <w:tcW w:w="636" w:type="dxa"/>
          </w:tcPr>
          <w:p w14:paraId="1CD5904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5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FB1A62" w:rsidRPr="00E17D0D" w14:paraId="1CD59064" w14:textId="77777777" w:rsidTr="00AB7854">
        <w:trPr>
          <w:cantSplit/>
          <w:trHeight w:val="281"/>
        </w:trPr>
        <w:tc>
          <w:tcPr>
            <w:tcW w:w="636" w:type="dxa"/>
          </w:tcPr>
          <w:p w14:paraId="1CD5905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FB1A62" w:rsidRPr="00E17D0D" w14:paraId="1CD5906F" w14:textId="77777777" w:rsidTr="00AB7854">
        <w:trPr>
          <w:cantSplit/>
          <w:trHeight w:val="281"/>
        </w:trPr>
        <w:tc>
          <w:tcPr>
            <w:tcW w:w="636" w:type="dxa"/>
          </w:tcPr>
          <w:p w14:paraId="1CD5906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D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FB1A62" w:rsidRPr="00E17D0D" w14:paraId="1CD5907A" w14:textId="77777777" w:rsidTr="00AB7854">
        <w:trPr>
          <w:cantSplit/>
          <w:trHeight w:val="281"/>
        </w:trPr>
        <w:tc>
          <w:tcPr>
            <w:tcW w:w="636" w:type="dxa"/>
          </w:tcPr>
          <w:p w14:paraId="1CD5907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FB1A62" w:rsidRPr="00206D86" w:rsidRDefault="005A1879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78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4"/>
      <w:bookmarkEnd w:id="5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3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ED5C93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9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ED5C93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0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9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ED5C93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FC3533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FC3533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FC3533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FC3533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FC3533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FC3533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FC3533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FC3533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FC3533">
            <w:pPr>
              <w:pStyle w:val="TAC"/>
            </w:pPr>
          </w:p>
        </w:tc>
        <w:tc>
          <w:tcPr>
            <w:tcW w:w="320" w:type="pct"/>
            <w:gridSpan w:val="2"/>
            <w:vAlign w:val="center"/>
          </w:tcPr>
          <w:p w14:paraId="100324D8" w14:textId="77777777" w:rsidR="00ED5C93" w:rsidRDefault="00ED5C93" w:rsidP="00FC3533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FC3533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FC3533">
            <w:pPr>
              <w:pStyle w:val="TAC"/>
            </w:pPr>
            <w:r>
              <w:t>0</w:t>
            </w:r>
          </w:p>
        </w:tc>
        <w:tc>
          <w:tcPr>
            <w:tcW w:w="359" w:type="pct"/>
            <w:vAlign w:val="center"/>
          </w:tcPr>
          <w:p w14:paraId="0F8B3F81" w14:textId="77777777" w:rsidR="00ED5C93" w:rsidRPr="005B0DB1" w:rsidRDefault="00ED5C93" w:rsidP="00FC35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FC3533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FC3533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FC3533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FC3533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FC3533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FC3533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FC3533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FC3533">
            <w:pPr>
              <w:pStyle w:val="TAC"/>
            </w:pPr>
          </w:p>
        </w:tc>
        <w:tc>
          <w:tcPr>
            <w:tcW w:w="319" w:type="pct"/>
            <w:gridSpan w:val="2"/>
            <w:vAlign w:val="center"/>
          </w:tcPr>
          <w:p w14:paraId="1C19F1BA" w14:textId="77777777" w:rsidR="00ED5C93" w:rsidRDefault="00ED5C93" w:rsidP="00FC3533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FC3533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FC3533">
            <w:pPr>
              <w:pStyle w:val="TAC"/>
            </w:pPr>
            <w:r>
              <w:t>0</w:t>
            </w:r>
          </w:p>
        </w:tc>
        <w:tc>
          <w:tcPr>
            <w:tcW w:w="360" w:type="pct"/>
            <w:vAlign w:val="center"/>
          </w:tcPr>
          <w:p w14:paraId="0A5CEFD5" w14:textId="77777777" w:rsidR="00ED5C93" w:rsidRPr="005B0DB1" w:rsidRDefault="00ED5C93" w:rsidP="00FC35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0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9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FC3533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FC3533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FC3533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FC3533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FC3533">
            <w:pPr>
              <w:pStyle w:val="TAC"/>
            </w:pPr>
          </w:p>
        </w:tc>
        <w:tc>
          <w:tcPr>
            <w:tcW w:w="320" w:type="pct"/>
            <w:gridSpan w:val="2"/>
            <w:vAlign w:val="center"/>
          </w:tcPr>
          <w:p w14:paraId="68E5CEC2" w14:textId="6D19FBDD" w:rsidR="00ED5C93" w:rsidRDefault="00ED5C93" w:rsidP="00FC3533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FC3533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FC3533">
            <w:pPr>
              <w:pStyle w:val="TAC"/>
            </w:pPr>
            <w:r>
              <w:t>0</w:t>
            </w:r>
          </w:p>
        </w:tc>
        <w:tc>
          <w:tcPr>
            <w:tcW w:w="359" w:type="pct"/>
            <w:vAlign w:val="center"/>
          </w:tcPr>
          <w:p w14:paraId="773CF263" w14:textId="77777777" w:rsidR="00ED5C93" w:rsidRPr="005B0DB1" w:rsidRDefault="00ED5C93" w:rsidP="00FC35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FC3533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FC3533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FC3533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FC3533">
            <w:pPr>
              <w:pStyle w:val="TAC"/>
            </w:pPr>
          </w:p>
        </w:tc>
        <w:tc>
          <w:tcPr>
            <w:tcW w:w="320" w:type="pct"/>
            <w:gridSpan w:val="2"/>
            <w:vAlign w:val="center"/>
          </w:tcPr>
          <w:p w14:paraId="089EBEE3" w14:textId="3C94CC78" w:rsidR="00ED5C93" w:rsidRDefault="00ED5C93" w:rsidP="00FC3533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FC3533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FC3533">
            <w:pPr>
              <w:pStyle w:val="TAC"/>
            </w:pPr>
            <w:r>
              <w:t>0</w:t>
            </w:r>
          </w:p>
        </w:tc>
        <w:tc>
          <w:tcPr>
            <w:tcW w:w="359" w:type="pct"/>
            <w:vAlign w:val="center"/>
          </w:tcPr>
          <w:p w14:paraId="6AD3BB8B" w14:textId="77777777" w:rsidR="00ED5C93" w:rsidRPr="005B0DB1" w:rsidRDefault="00ED5C93" w:rsidP="00FC35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FC3533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FC3533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FC3533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FC3533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FC3533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FC3533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FC3533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FC353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0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9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1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C6E61" w14:textId="77777777" w:rsidR="002F10A0" w:rsidRDefault="002F10A0">
      <w:r>
        <w:separator/>
      </w:r>
    </w:p>
  </w:endnote>
  <w:endnote w:type="continuationSeparator" w:id="0">
    <w:p w14:paraId="019A3144" w14:textId="77777777" w:rsidR="002F10A0" w:rsidRDefault="002F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43A6" w14:textId="77777777" w:rsidR="002F10A0" w:rsidRDefault="002F10A0">
      <w:r>
        <w:separator/>
      </w:r>
    </w:p>
  </w:footnote>
  <w:footnote w:type="continuationSeparator" w:id="0">
    <w:p w14:paraId="59170AD6" w14:textId="77777777" w:rsidR="002F10A0" w:rsidRDefault="002F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6C89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A1879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55BA1"/>
    <w:rsid w:val="00863E89"/>
    <w:rsid w:val="00872B3B"/>
    <w:rsid w:val="0088222A"/>
    <w:rsid w:val="00885C37"/>
    <w:rsid w:val="0088760A"/>
    <w:rsid w:val="008901F6"/>
    <w:rsid w:val="00896C03"/>
    <w:rsid w:val="008A495D"/>
    <w:rsid w:val="008A76FD"/>
    <w:rsid w:val="008B2D09"/>
    <w:rsid w:val="008B519F"/>
    <w:rsid w:val="008C1F0D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71F40"/>
    <w:rsid w:val="00D7378E"/>
    <w:rsid w:val="00D77416"/>
    <w:rsid w:val="00D80E97"/>
    <w:rsid w:val="00D80FC6"/>
    <w:rsid w:val="00D85D0E"/>
    <w:rsid w:val="00D90CF3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21" Type="http://schemas.openxmlformats.org/officeDocument/2006/relationships/hyperlink" Target="mailto:meng.wang@team.telstra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per.lindell@ericsson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AB2FC-6177-497B-87E3-31DDC8E5C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35</Pages>
  <Words>7625</Words>
  <Characters>51908</Characters>
  <Application>Microsoft Office Word</Application>
  <DocSecurity>0</DocSecurity>
  <Lines>432</Lines>
  <Paragraphs>118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59415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17</cp:revision>
  <cp:lastPrinted>2000-02-29T10:31:00Z</cp:lastPrinted>
  <dcterms:created xsi:type="dcterms:W3CDTF">2018-10-10T11:49:00Z</dcterms:created>
  <dcterms:modified xsi:type="dcterms:W3CDTF">2018-12-03T08:06:00Z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